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Sheffield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Sheffield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Sheffield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Sheffield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Sheffield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Sheffield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Sheffield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Sheffield is estimated to be </w:t>
      </w:r>
      <w:r w:rsidRPr="00773DF7">
        <w:rPr>
          <w:rFonts w:ascii="Libre Franklin Light" w:eastAsia="Times New Roman" w:hAnsi="Libre Franklin Light" w:cs="Calibri Light"/>
          <w:b/>
          <w:bCs/>
          <w:color w:val="C45911" w:themeColor="accent2" w:themeShade="BF"/>
        </w:rPr>
        <w:t xml:space="preserve">£14,231,179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Sheffield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Sheffield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f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Sheffield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f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Sheffield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f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Sheffield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Sheffield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Sheffield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Sheffield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Sheffield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£14,231,179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Sheffield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£231,803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£4,793,807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£343,411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£96,584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£177,071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£8,588,503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£14,231,179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Sheffield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Sheffield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Sheffield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Sheffield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Sheffield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Sheffield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1E46661-644C-4FBD-9405-9F31EEAD2CC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